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A853A8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A853A8" w:rsidRPr="00A853A8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A853A8" w:rsidRPr="00AF49A3" w:rsidTr="008B4051">
        <w:trPr>
          <w:jc w:val="center"/>
        </w:trPr>
        <w:tc>
          <w:tcPr>
            <w:tcW w:w="3049" w:type="dxa"/>
            <w:vAlign w:val="center"/>
          </w:tcPr>
          <w:p w:rsidR="00A853A8" w:rsidRPr="00A853A8" w:rsidRDefault="00A853A8" w:rsidP="00A853A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Нижегородская станция аэр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ции (Набережная гребного к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 xml:space="preserve">нала, д. 1) </w:t>
            </w:r>
          </w:p>
        </w:tc>
        <w:tc>
          <w:tcPr>
            <w:tcW w:w="3686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</w:tr>
      <w:tr w:rsidR="00A853A8" w:rsidRPr="00AF49A3" w:rsidTr="008B4051">
        <w:trPr>
          <w:jc w:val="center"/>
        </w:trPr>
        <w:tc>
          <w:tcPr>
            <w:tcW w:w="3049" w:type="dxa"/>
            <w:vAlign w:val="center"/>
          </w:tcPr>
          <w:p w:rsidR="00A853A8" w:rsidRPr="00A853A8" w:rsidRDefault="00A853A8" w:rsidP="00A853A8">
            <w:pPr>
              <w:pStyle w:val="aa"/>
              <w:rPr>
                <w:i/>
              </w:rPr>
            </w:pPr>
            <w:r>
              <w:rPr>
                <w:i/>
              </w:rPr>
              <w:t>Участок по обслуживанию те</w:t>
            </w:r>
            <w:r>
              <w:rPr>
                <w:i/>
              </w:rPr>
              <w:t>х</w:t>
            </w:r>
            <w:r>
              <w:rPr>
                <w:i/>
              </w:rPr>
              <w:t>нологического и вспомогател</w:t>
            </w:r>
            <w:r>
              <w:rPr>
                <w:i/>
              </w:rPr>
              <w:t>ь</w:t>
            </w:r>
            <w:r>
              <w:rPr>
                <w:i/>
              </w:rPr>
              <w:t>ного оборудования</w:t>
            </w:r>
          </w:p>
        </w:tc>
        <w:tc>
          <w:tcPr>
            <w:tcW w:w="3686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</w:tr>
      <w:tr w:rsidR="00A853A8" w:rsidRPr="00AF49A3" w:rsidTr="008B4051">
        <w:trPr>
          <w:jc w:val="center"/>
        </w:trPr>
        <w:tc>
          <w:tcPr>
            <w:tcW w:w="3049" w:type="dxa"/>
            <w:vAlign w:val="center"/>
          </w:tcPr>
          <w:p w:rsidR="00A853A8" w:rsidRPr="00A853A8" w:rsidRDefault="00A853A8" w:rsidP="00A853A8">
            <w:pPr>
              <w:pStyle w:val="aa"/>
              <w:jc w:val="left"/>
            </w:pPr>
            <w:r>
              <w:t>1. Токарь</w:t>
            </w:r>
          </w:p>
        </w:tc>
        <w:tc>
          <w:tcPr>
            <w:tcW w:w="3686" w:type="dxa"/>
            <w:vAlign w:val="center"/>
          </w:tcPr>
          <w:p w:rsidR="00A853A8" w:rsidRPr="00063DF1" w:rsidRDefault="00A853A8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A853A8" w:rsidRPr="00063DF1" w:rsidRDefault="00A853A8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53A8" w:rsidRPr="00063DF1" w:rsidRDefault="00A853A8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A853A8">
          <w:rPr>
            <w:rStyle w:val="a9"/>
          </w:rPr>
          <w:t>23.07.2018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853A8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853A8" w:rsidP="009D6532">
            <w:pPr>
              <w:pStyle w:val="aa"/>
            </w:pPr>
            <w:r>
              <w:t xml:space="preserve"> 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A853A8" w:rsidRDefault="00A853A8" w:rsidP="009D6532"/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853A8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853A8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(дата)</w:t>
            </w: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(дата)</w:t>
            </w: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(дата)</w:t>
            </w: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r>
              <w:t>Специалист отдела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proofErr w:type="spellStart"/>
            <w:r>
              <w:t>Скоморохова</w:t>
            </w:r>
            <w:proofErr w:type="spellEnd"/>
            <w:r>
              <w:t xml:space="preserve"> Т.А.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(дата)</w:t>
            </w: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r>
              <w:lastRenderedPageBreak/>
              <w:t>Начальник Нижегородской станции аэрации.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  <w:r>
              <w:t xml:space="preserve">Новожилов О.Е.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3A8" w:rsidRPr="00A853A8" w:rsidRDefault="00A853A8" w:rsidP="009D6532">
            <w:pPr>
              <w:pStyle w:val="aa"/>
            </w:pPr>
          </w:p>
        </w:tc>
      </w:tr>
      <w:tr w:rsidR="00A853A8" w:rsidRPr="00A853A8" w:rsidTr="00A853A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853A8" w:rsidRPr="00A853A8" w:rsidRDefault="00A853A8" w:rsidP="009D6532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A853A8" w:rsidTr="00A853A8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853A8" w:rsidRDefault="00A853A8" w:rsidP="00C45714">
            <w:pPr>
              <w:pStyle w:val="aa"/>
            </w:pPr>
            <w:r w:rsidRPr="00A853A8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853A8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853A8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853A8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853A8" w:rsidRDefault="00A853A8" w:rsidP="00C45714">
            <w:pPr>
              <w:pStyle w:val="aa"/>
            </w:pPr>
            <w:r w:rsidRPr="00A853A8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853A8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853A8" w:rsidRDefault="00A853A8" w:rsidP="00C45714">
            <w:pPr>
              <w:pStyle w:val="aa"/>
            </w:pPr>
            <w:r>
              <w:t>23.07.2018</w:t>
            </w:r>
          </w:p>
        </w:tc>
      </w:tr>
      <w:tr w:rsidR="00C45714" w:rsidRPr="00A853A8" w:rsidTr="00A853A8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A853A8" w:rsidRDefault="00A853A8" w:rsidP="00C45714">
            <w:pPr>
              <w:pStyle w:val="aa"/>
              <w:rPr>
                <w:b/>
                <w:vertAlign w:val="superscript"/>
              </w:rPr>
            </w:pPr>
            <w:r w:rsidRPr="00A853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A853A8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A853A8" w:rsidRDefault="00A853A8" w:rsidP="00C45714">
            <w:pPr>
              <w:pStyle w:val="aa"/>
              <w:rPr>
                <w:b/>
                <w:vertAlign w:val="superscript"/>
              </w:rPr>
            </w:pPr>
            <w:r w:rsidRPr="00A853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A853A8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A853A8" w:rsidRDefault="00A853A8" w:rsidP="00C45714">
            <w:pPr>
              <w:pStyle w:val="aa"/>
              <w:rPr>
                <w:b/>
                <w:vertAlign w:val="superscript"/>
              </w:rPr>
            </w:pPr>
            <w:r w:rsidRPr="00A853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A853A8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A853A8" w:rsidRDefault="00A853A8" w:rsidP="00C45714">
            <w:pPr>
              <w:pStyle w:val="aa"/>
              <w:rPr>
                <w:vertAlign w:val="superscript"/>
              </w:rPr>
            </w:pPr>
            <w:r w:rsidRPr="00A853A8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A11" w:rsidRPr="00A853A8" w:rsidRDefault="004A4A11" w:rsidP="00A853A8">
      <w:r>
        <w:separator/>
      </w:r>
    </w:p>
  </w:endnote>
  <w:endnote w:type="continuationSeparator" w:id="0">
    <w:p w:rsidR="004A4A11" w:rsidRPr="00A853A8" w:rsidRDefault="004A4A11" w:rsidP="00A85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409020205090404"/>
    <w:charset w:val="CC"/>
    <w:family w:val="modern"/>
    <w:pitch w:val="fixed"/>
    <w:sig w:usb0="E0002AFF" w:usb1="40007843" w:usb2="00000001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A8" w:rsidRDefault="00A853A8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A8" w:rsidRDefault="00A853A8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A8" w:rsidRDefault="00A853A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A11" w:rsidRPr="00A853A8" w:rsidRDefault="004A4A11" w:rsidP="00A853A8">
      <w:r>
        <w:separator/>
      </w:r>
    </w:p>
  </w:footnote>
  <w:footnote w:type="continuationSeparator" w:id="0">
    <w:p w:rsidR="004A4A11" w:rsidRPr="00A853A8" w:rsidRDefault="004A4A11" w:rsidP="00A85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A8" w:rsidRDefault="00A853A8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A8" w:rsidRDefault="00A853A8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A8" w:rsidRDefault="00A853A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23.07.2018"/>
    <w:docVar w:name="org_name" w:val="     "/>
    <w:docVar w:name="pers_guids" w:val="703822C992EB45EA91445575C8AA7C3E@049-147-784-89"/>
    <w:docVar w:name="pers_snils" w:val="703822C992EB45EA91445575C8AA7C3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A853A8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A4A11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A853A8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853A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853A8"/>
    <w:rPr>
      <w:sz w:val="24"/>
    </w:rPr>
  </w:style>
  <w:style w:type="paragraph" w:styleId="ad">
    <w:name w:val="footer"/>
    <w:basedOn w:val="a"/>
    <w:link w:val="ae"/>
    <w:rsid w:val="00A853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853A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1</cp:revision>
  <dcterms:created xsi:type="dcterms:W3CDTF">2018-08-02T19:00:00Z</dcterms:created>
  <dcterms:modified xsi:type="dcterms:W3CDTF">2018-08-02T19:01:00Z</dcterms:modified>
</cp:coreProperties>
</file>